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189" w:rsidRDefault="004B0189" w:rsidP="004B01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FURSLOND</w:t>
      </w:r>
      <w:r>
        <w:rPr>
          <w:rFonts w:ascii="Times New Roman" w:hAnsi="Times New Roman" w:cs="Times New Roman"/>
          <w:sz w:val="24"/>
          <w:szCs w:val="24"/>
        </w:rPr>
        <w:t xml:space="preserve">      (fl.1420)</w:t>
      </w:r>
    </w:p>
    <w:p w:rsidR="004B0189" w:rsidRDefault="004B0189" w:rsidP="004B01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Goldsmith.</w:t>
      </w:r>
    </w:p>
    <w:p w:rsidR="004B0189" w:rsidRDefault="004B0189" w:rsidP="004B01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189" w:rsidRDefault="004B0189" w:rsidP="004B01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189" w:rsidRDefault="004B0189" w:rsidP="004B01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Jan.1420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p.43)</w:t>
      </w:r>
    </w:p>
    <w:p w:rsidR="004B0189" w:rsidRDefault="004B0189" w:rsidP="004B01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189" w:rsidRDefault="004B0189" w:rsidP="004B01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189" w:rsidRDefault="004B0189" w:rsidP="004B01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189" w:rsidRDefault="004B0189" w:rsidP="00564E3C">
      <w:pPr>
        <w:spacing w:after="0" w:line="240" w:lineRule="auto"/>
      </w:pPr>
      <w:r>
        <w:separator/>
      </w:r>
    </w:p>
  </w:endnote>
  <w:endnote w:type="continuationSeparator" w:id="0">
    <w:p w:rsidR="004B0189" w:rsidRDefault="004B018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B0189">
      <w:rPr>
        <w:rFonts w:ascii="Times New Roman" w:hAnsi="Times New Roman" w:cs="Times New Roman"/>
        <w:noProof/>
        <w:sz w:val="24"/>
        <w:szCs w:val="24"/>
      </w:rPr>
      <w:t>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189" w:rsidRDefault="004B0189" w:rsidP="00564E3C">
      <w:pPr>
        <w:spacing w:after="0" w:line="240" w:lineRule="auto"/>
      </w:pPr>
      <w:r>
        <w:separator/>
      </w:r>
    </w:p>
  </w:footnote>
  <w:footnote w:type="continuationSeparator" w:id="0">
    <w:p w:rsidR="004B0189" w:rsidRDefault="004B018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189"/>
    <w:rsid w:val="00372DC6"/>
    <w:rsid w:val="004B018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6E1BB2-A8BA-492F-827C-68AF7C41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2015-11-09T21:48:00Z</dcterms:created>
  <dcterms:modified xsi:type="dcterms:W3CDTF">2015-11-09T21:49:00Z</dcterms:modified>
</cp:coreProperties>
</file>